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21B92A4D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552665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57704">
        <w:rPr>
          <w:rFonts w:cs="Arial"/>
          <w:b/>
          <w:bCs/>
          <w:color w:val="808080"/>
          <w:sz w:val="26"/>
          <w:szCs w:val="26"/>
        </w:rPr>
        <w:t>S3-234572</w:t>
      </w:r>
    </w:p>
    <w:p w14:paraId="35F0D332" w14:textId="7A60C57D" w:rsidR="00B97703" w:rsidRDefault="00830839">
      <w:pPr>
        <w:rPr>
          <w:rFonts w:ascii="Arial" w:hAnsi="Arial" w:cs="Arial"/>
        </w:rPr>
      </w:pPr>
      <w:r w:rsidRPr="00830839">
        <w:rPr>
          <w:rFonts w:ascii="Arial" w:hAnsi="Arial"/>
          <w:b/>
          <w:sz w:val="24"/>
        </w:rPr>
        <w:t>Chicago, US, 6 - 10 November 2023</w:t>
      </w:r>
    </w:p>
    <w:p w14:paraId="72E2ED64" w14:textId="0FF8159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3083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A3F26">
        <w:rPr>
          <w:rFonts w:ascii="Arial" w:hAnsi="Arial" w:cs="Arial"/>
          <w:b/>
          <w:sz w:val="22"/>
          <w:szCs w:val="22"/>
        </w:rPr>
        <w:t>NSWO support in SNPN using CH AAA server</w:t>
      </w:r>
    </w:p>
    <w:p w14:paraId="06BA196E" w14:textId="7F169B4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30839">
        <w:rPr>
          <w:rFonts w:ascii="Arial" w:hAnsi="Arial" w:cs="Arial"/>
          <w:b/>
          <w:bCs/>
          <w:sz w:val="22"/>
          <w:szCs w:val="22"/>
        </w:rPr>
        <w:t>S2-2311815 / S3-234485</w:t>
      </w:r>
    </w:p>
    <w:p w14:paraId="2C6E4D6E" w14:textId="3E1CD77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F26" w:rsidRPr="00105DC1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2F8B882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05D9AF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A3F26">
        <w:rPr>
          <w:rFonts w:ascii="Arial" w:hAnsi="Arial" w:cs="Arial"/>
          <w:b/>
          <w:sz w:val="22"/>
          <w:szCs w:val="22"/>
        </w:rPr>
        <w:t>SA3</w:t>
      </w:r>
    </w:p>
    <w:p w14:paraId="2548326B" w14:textId="068BE0E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F26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6538EA1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30839">
        <w:rPr>
          <w:rFonts w:ascii="Arial" w:hAnsi="Arial" w:cs="Arial"/>
          <w:b/>
          <w:bCs/>
          <w:sz w:val="22"/>
          <w:szCs w:val="22"/>
        </w:rPr>
        <w:t>CT1, CT4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7D8F9C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F26">
        <w:rPr>
          <w:rFonts w:ascii="Arial" w:hAnsi="Arial" w:cs="Arial"/>
          <w:b/>
          <w:bCs/>
          <w:sz w:val="22"/>
          <w:szCs w:val="22"/>
        </w:rPr>
        <w:t>Tao Wan</w:t>
      </w:r>
      <w:r w:rsidR="009C144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F9E069A" w14:textId="673C962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A3F26">
        <w:rPr>
          <w:rFonts w:ascii="Arial" w:hAnsi="Arial" w:cs="Arial"/>
          <w:b/>
          <w:bCs/>
          <w:sz w:val="22"/>
          <w:szCs w:val="22"/>
        </w:rPr>
        <w:t>t.wan@cablelabs.com</w:t>
      </w:r>
    </w:p>
    <w:p w14:paraId="5C701869" w14:textId="1A58FB8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2A6A23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35669">
        <w:rPr>
          <w:rFonts w:ascii="Arial" w:hAnsi="Arial" w:cs="Arial"/>
          <w:b/>
          <w:bCs/>
          <w:color w:val="808080"/>
          <w:sz w:val="26"/>
          <w:szCs w:val="26"/>
        </w:rPr>
        <w:t>S3-234</w:t>
      </w:r>
      <w:r w:rsidR="00830839">
        <w:rPr>
          <w:rFonts w:ascii="Arial" w:hAnsi="Arial" w:cs="Arial"/>
          <w:b/>
          <w:bCs/>
          <w:color w:val="808080"/>
          <w:sz w:val="26"/>
          <w:szCs w:val="26"/>
        </w:rPr>
        <w:t>aaa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B025236" w14:textId="77777777" w:rsidR="00830839" w:rsidRDefault="007840C2" w:rsidP="000A3F26">
      <w:pPr>
        <w:rPr>
          <w:bCs/>
          <w:color w:val="0070C0"/>
        </w:rPr>
      </w:pPr>
      <w:r>
        <w:rPr>
          <w:bCs/>
          <w:color w:val="0070C0"/>
        </w:rPr>
        <w:t xml:space="preserve">SA3 </w:t>
      </w:r>
      <w:r w:rsidR="00830839">
        <w:rPr>
          <w:bCs/>
          <w:color w:val="0070C0"/>
        </w:rPr>
        <w:t xml:space="preserve">thanks SA2 for the </w:t>
      </w:r>
      <w:proofErr w:type="gramStart"/>
      <w:r w:rsidR="00830839">
        <w:rPr>
          <w:bCs/>
          <w:color w:val="0070C0"/>
        </w:rPr>
        <w:t>reply</w:t>
      </w:r>
      <w:proofErr w:type="gramEnd"/>
      <w:r w:rsidR="00830839">
        <w:rPr>
          <w:bCs/>
          <w:color w:val="0070C0"/>
        </w:rPr>
        <w:t xml:space="preserve"> LS, the comments on SA3 CR (S3-234290), and the question on decorated NAI. SA3 has taken SA2 comments into consideration on NSWOF reformulating NAI to SUCI and approved the revised CR (S3-234aaa). </w:t>
      </w:r>
    </w:p>
    <w:p w14:paraId="3256D458" w14:textId="16688B36" w:rsidR="00552665" w:rsidRDefault="00830839" w:rsidP="000A3F26">
      <w:pPr>
        <w:rPr>
          <w:bCs/>
          <w:color w:val="0070C0"/>
        </w:rPr>
      </w:pPr>
      <w:r>
        <w:rPr>
          <w:bCs/>
          <w:color w:val="0070C0"/>
        </w:rPr>
        <w:t xml:space="preserve">Regarding SA2 question on decorated NAI, SA3 is of the opinion that UE shall be able to indicate its preference of VPLMN (e.g., using decorated NAI), as specified in clause </w:t>
      </w:r>
      <w:r w:rsidRPr="00830839">
        <w:rPr>
          <w:bCs/>
          <w:color w:val="0070C0"/>
        </w:rPr>
        <w:t>5.42 of TS 23.501</w:t>
      </w:r>
      <w:r>
        <w:rPr>
          <w:bCs/>
          <w:color w:val="0070C0"/>
        </w:rPr>
        <w:t xml:space="preserve">. However, the network shall not depend on decorated NAI received from UE for message routing, since NAI received from UE </w:t>
      </w:r>
      <w:r w:rsidR="00552665">
        <w:rPr>
          <w:bCs/>
          <w:color w:val="0070C0"/>
        </w:rPr>
        <w:t xml:space="preserve">prior to the completion of UE authentication is not protected in any way and is subject to tampering. </w:t>
      </w:r>
    </w:p>
    <w:p w14:paraId="697D583E" w14:textId="343AFAF1" w:rsidR="00B97703" w:rsidRPr="002E3047" w:rsidRDefault="000A3F26" w:rsidP="000F6242">
      <w:pPr>
        <w:rPr>
          <w:bCs/>
          <w:color w:val="0070C0"/>
        </w:rPr>
      </w:pPr>
      <w:r>
        <w:rPr>
          <w:bCs/>
          <w:color w:val="0070C0"/>
        </w:rPr>
        <w:t xml:space="preserve">SA3 kindly asks SA2 </w:t>
      </w:r>
      <w:r w:rsidR="009C1448">
        <w:rPr>
          <w:bCs/>
          <w:color w:val="0070C0"/>
        </w:rPr>
        <w:t xml:space="preserve">to </w:t>
      </w:r>
      <w:r w:rsidR="00552665">
        <w:rPr>
          <w:bCs/>
          <w:color w:val="0070C0"/>
        </w:rPr>
        <w:t xml:space="preserve">take the above information into consideration and update TS 23.501 accordingly.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BFF5D6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A3F26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66613F7" w14:textId="4EBD6123" w:rsidR="00B97703" w:rsidRPr="002E3047" w:rsidRDefault="00B97703" w:rsidP="002E3047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A3F26">
        <w:rPr>
          <w:color w:val="0070C0"/>
        </w:rPr>
        <w:t xml:space="preserve">SA3 kindly asks SA2 to </w:t>
      </w:r>
      <w:r w:rsidR="00552665">
        <w:rPr>
          <w:color w:val="0070C0"/>
        </w:rPr>
        <w:t>take the above feedback into consideration and update TS 23.501 accordingly</w:t>
      </w:r>
      <w:r w:rsidR="00C35669">
        <w:rPr>
          <w:color w:val="0070C0"/>
        </w:rPr>
        <w:t>.</w:t>
      </w:r>
      <w:r w:rsidR="000A3F26">
        <w:rPr>
          <w:color w:val="0070C0"/>
        </w:rPr>
        <w:t xml:space="preserve">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03782AC9" w:rsidR="005B6433" w:rsidRDefault="00C17229" w:rsidP="002F1940">
      <w:r>
        <w:t>SA3#11</w:t>
      </w:r>
      <w:r w:rsidR="00552665">
        <w:t>5</w:t>
      </w:r>
      <w:r>
        <w:tab/>
      </w:r>
      <w:r w:rsidR="00552665">
        <w:t>26 February</w:t>
      </w:r>
      <w:r>
        <w:t xml:space="preserve"> -1 </w:t>
      </w:r>
      <w:r w:rsidR="00552665">
        <w:t>March</w:t>
      </w:r>
      <w:r>
        <w:t xml:space="preserve"> 202</w:t>
      </w:r>
      <w:r w:rsidR="00552665">
        <w:t>4</w:t>
      </w:r>
      <w:r>
        <w:tab/>
      </w:r>
      <w:r w:rsidR="00552665">
        <w:t>Athens, Greece</w:t>
      </w:r>
    </w:p>
    <w:p w14:paraId="6EEA7FDB" w14:textId="2B23B825" w:rsidR="00E003DF" w:rsidRPr="00074D3C" w:rsidRDefault="00E003DF" w:rsidP="002F1940">
      <w:r>
        <w:t>SA3#11</w:t>
      </w:r>
      <w:r w:rsidR="00552665">
        <w:t>6</w:t>
      </w:r>
      <w:r>
        <w:tab/>
      </w:r>
      <w:r w:rsidR="009E0B14">
        <w:t>2</w:t>
      </w:r>
      <w:r w:rsidR="00552665">
        <w:t>0</w:t>
      </w:r>
      <w:r w:rsidR="009E0B14">
        <w:t xml:space="preserve"> -2</w:t>
      </w:r>
      <w:r w:rsidR="00552665">
        <w:t>4</w:t>
      </w:r>
      <w:r w:rsidR="009E0B14">
        <w:t xml:space="preserve"> </w:t>
      </w:r>
      <w:r w:rsidR="00552665">
        <w:t>May</w:t>
      </w:r>
      <w:r w:rsidR="009E0B14">
        <w:t xml:space="preserve"> 2024</w:t>
      </w:r>
      <w:r w:rsidR="009E0B14">
        <w:tab/>
      </w:r>
      <w:r w:rsidR="00552665">
        <w:tab/>
      </w:r>
      <w:r w:rsidR="00552665">
        <w:tab/>
        <w:t>Korea</w:t>
      </w:r>
    </w:p>
    <w:p w14:paraId="054FEDCB" w14:textId="77777777" w:rsidR="006052AD" w:rsidRPr="00074D3C" w:rsidRDefault="006052AD" w:rsidP="002F1940"/>
    <w:sectPr w:rsidR="006052AD" w:rsidRPr="00074D3C" w:rsidSect="00F239F7">
      <w:footerReference w:type="even" r:id="rId8"/>
      <w:footerReference w:type="default" r:id="rId9"/>
      <w:footerReference w:type="first" r:id="rId10"/>
      <w:pgSz w:w="11907" w:h="16840" w:code="9"/>
      <w:pgMar w:top="1021" w:right="1021" w:bottom="900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DA95F" w14:textId="77777777" w:rsidR="00B7524E" w:rsidRDefault="00B7524E">
      <w:pPr>
        <w:spacing w:after="0"/>
      </w:pPr>
      <w:r>
        <w:separator/>
      </w:r>
    </w:p>
  </w:endnote>
  <w:endnote w:type="continuationSeparator" w:id="0">
    <w:p w14:paraId="37FB8944" w14:textId="77777777" w:rsidR="00B7524E" w:rsidRDefault="00B752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4122D" w14:textId="758F5021" w:rsidR="00AD5413" w:rsidRDefault="00AD541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601EB57" wp14:editId="5E57EF5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7620" b="0"/>
              <wp:wrapNone/>
              <wp:docPr id="814549646" name="Text Box 2" descr="©2023 CableLab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6500B8" w14:textId="77D93828" w:rsidR="00AD5413" w:rsidRPr="00AD5413" w:rsidRDefault="00AD5413" w:rsidP="00AD541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AD541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©2023 CableLabs.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01EB5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©2023 CableLabs.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" filled="f" stroked="f">
              <v:fill o:detectmouseclick="t"/>
              <v:textbox style="mso-fit-shape-to-text:t" inset="20pt,0,0,15pt">
                <w:txbxContent>
                  <w:p w14:paraId="026500B8" w14:textId="77D93828" w:rsidR="00AD5413" w:rsidRPr="00AD5413" w:rsidRDefault="00AD5413" w:rsidP="00AD541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AD5413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©2023 CableLabs.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8DDAF" w14:textId="1ED6D57F" w:rsidR="00AD5413" w:rsidRDefault="00AD541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2C92E26" wp14:editId="6F80169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7620" b="0"/>
              <wp:wrapNone/>
              <wp:docPr id="357007037" name="Text Box 3" descr="©2023 CableLab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9DC230" w14:textId="2A2F9217" w:rsidR="00AD5413" w:rsidRPr="00AD5413" w:rsidRDefault="00AD5413" w:rsidP="00AD541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AD541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©2023 CableLabs.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C92E2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©2023 CableLabs.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" filled="f" stroked="f">
              <v:fill o:detectmouseclick="t"/>
              <v:textbox style="mso-fit-shape-to-text:t" inset="20pt,0,0,15pt">
                <w:txbxContent>
                  <w:p w14:paraId="679DC230" w14:textId="2A2F9217" w:rsidR="00AD5413" w:rsidRPr="00AD5413" w:rsidRDefault="00AD5413" w:rsidP="00AD541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AD5413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©2023 CableLabs.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0EB36" w14:textId="01C7F68E" w:rsidR="00AD5413" w:rsidRDefault="00AD541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F4A5DB4" wp14:editId="03A63EEB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7620" b="0"/>
              <wp:wrapNone/>
              <wp:docPr id="13981545" name="Text Box 1" descr="©2023 CableLab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507DEA" w14:textId="7AFB302D" w:rsidR="00AD5413" w:rsidRPr="00AD5413" w:rsidRDefault="00AD5413" w:rsidP="00AD541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AD541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©2023 CableLabs.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4A5DB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©2023 CableLabs.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" filled="f" stroked="f">
              <v:fill o:detectmouseclick="t"/>
              <v:textbox style="mso-fit-shape-to-text:t" inset="20pt,0,0,15pt">
                <w:txbxContent>
                  <w:p w14:paraId="10507DEA" w14:textId="7AFB302D" w:rsidR="00AD5413" w:rsidRPr="00AD5413" w:rsidRDefault="00AD5413" w:rsidP="00AD541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AD5413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©2023 CableLabs.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D5F83" w14:textId="77777777" w:rsidR="00B7524E" w:rsidRDefault="00B7524E">
      <w:pPr>
        <w:spacing w:after="0"/>
      </w:pPr>
      <w:r>
        <w:separator/>
      </w:r>
    </w:p>
  </w:footnote>
  <w:footnote w:type="continuationSeparator" w:id="0">
    <w:p w14:paraId="0895CEAA" w14:textId="77777777" w:rsidR="00B7524E" w:rsidRDefault="00B7524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67FA7"/>
    <w:rsid w:val="00074D3C"/>
    <w:rsid w:val="00080BCD"/>
    <w:rsid w:val="000A3F26"/>
    <w:rsid w:val="000B21DF"/>
    <w:rsid w:val="000E6116"/>
    <w:rsid w:val="000F6242"/>
    <w:rsid w:val="00103FF1"/>
    <w:rsid w:val="00105DC1"/>
    <w:rsid w:val="00196B59"/>
    <w:rsid w:val="001A14F2"/>
    <w:rsid w:val="001B3A86"/>
    <w:rsid w:val="001B763F"/>
    <w:rsid w:val="001F3BEB"/>
    <w:rsid w:val="001F3EE0"/>
    <w:rsid w:val="00220060"/>
    <w:rsid w:val="00226381"/>
    <w:rsid w:val="002473B2"/>
    <w:rsid w:val="002869FE"/>
    <w:rsid w:val="002E01C1"/>
    <w:rsid w:val="002E3047"/>
    <w:rsid w:val="002F1940"/>
    <w:rsid w:val="00322204"/>
    <w:rsid w:val="00383545"/>
    <w:rsid w:val="00391412"/>
    <w:rsid w:val="003C06D2"/>
    <w:rsid w:val="003F5E20"/>
    <w:rsid w:val="00404477"/>
    <w:rsid w:val="0043177A"/>
    <w:rsid w:val="00433500"/>
    <w:rsid w:val="00433F71"/>
    <w:rsid w:val="0043559E"/>
    <w:rsid w:val="00440D43"/>
    <w:rsid w:val="00441B3A"/>
    <w:rsid w:val="00470B44"/>
    <w:rsid w:val="00470DF6"/>
    <w:rsid w:val="00490D22"/>
    <w:rsid w:val="004E3939"/>
    <w:rsid w:val="00526DDD"/>
    <w:rsid w:val="00526F82"/>
    <w:rsid w:val="00552665"/>
    <w:rsid w:val="005B6433"/>
    <w:rsid w:val="005D5536"/>
    <w:rsid w:val="006052AD"/>
    <w:rsid w:val="0073766B"/>
    <w:rsid w:val="00757704"/>
    <w:rsid w:val="007840C2"/>
    <w:rsid w:val="00784BB0"/>
    <w:rsid w:val="007F4F92"/>
    <w:rsid w:val="00830839"/>
    <w:rsid w:val="008758B0"/>
    <w:rsid w:val="008D772F"/>
    <w:rsid w:val="00914CD1"/>
    <w:rsid w:val="009422CB"/>
    <w:rsid w:val="009603F6"/>
    <w:rsid w:val="009963AC"/>
    <w:rsid w:val="0099764C"/>
    <w:rsid w:val="009C01E1"/>
    <w:rsid w:val="009C1448"/>
    <w:rsid w:val="009E0B14"/>
    <w:rsid w:val="00A455B0"/>
    <w:rsid w:val="00A57D88"/>
    <w:rsid w:val="00A70448"/>
    <w:rsid w:val="00AA4FF3"/>
    <w:rsid w:val="00AD5413"/>
    <w:rsid w:val="00AE1B3E"/>
    <w:rsid w:val="00B26C3F"/>
    <w:rsid w:val="00B35644"/>
    <w:rsid w:val="00B7524E"/>
    <w:rsid w:val="00B94740"/>
    <w:rsid w:val="00B97703"/>
    <w:rsid w:val="00BA3D66"/>
    <w:rsid w:val="00C04BFC"/>
    <w:rsid w:val="00C17229"/>
    <w:rsid w:val="00C35669"/>
    <w:rsid w:val="00C764D3"/>
    <w:rsid w:val="00C80FF3"/>
    <w:rsid w:val="00CB2B16"/>
    <w:rsid w:val="00CF6087"/>
    <w:rsid w:val="00D13D03"/>
    <w:rsid w:val="00D14BB6"/>
    <w:rsid w:val="00D33624"/>
    <w:rsid w:val="00E003DF"/>
    <w:rsid w:val="00E2241D"/>
    <w:rsid w:val="00E71C4F"/>
    <w:rsid w:val="00E80DD4"/>
    <w:rsid w:val="00F239F7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9C14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Tao Wan</cp:lastModifiedBy>
  <cp:revision>2</cp:revision>
  <cp:lastPrinted>2002-04-23T07:10:00Z</cp:lastPrinted>
  <dcterms:created xsi:type="dcterms:W3CDTF">2023-10-30T01:44:00Z</dcterms:created>
  <dcterms:modified xsi:type="dcterms:W3CDTF">2023-10-30T01:44:00Z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d55769,308d0a8e,15477ebd</vt:lpwstr>
  </property>
  <property fmtid="{D5CDD505-2E9C-101B-9397-08002B2CF9AE}" pid="3" name="ClassificationContentMarkingFooterFontProps">
    <vt:lpwstr>#000000,8,Calibri</vt:lpwstr>
  </property>
  <property fmtid="{D5CDD505-2E9C-101B-9397-08002B2CF9AE}" pid="4" name="ClassificationContentMarkingFooterText">
    <vt:lpwstr>©2023 CableLabs.</vt:lpwstr>
  </property>
  <property fmtid="{D5CDD505-2E9C-101B-9397-08002B2CF9AE}" pid="5" name="MSIP_Label_698f4495-497e-4165-8f3e-980c2f21975e_Enabled">
    <vt:lpwstr>true</vt:lpwstr>
  </property>
  <property fmtid="{D5CDD505-2E9C-101B-9397-08002B2CF9AE}" pid="6" name="MSIP_Label_698f4495-497e-4165-8f3e-980c2f21975e_SetDate">
    <vt:lpwstr>2023-10-27T13:20:35Z</vt:lpwstr>
  </property>
  <property fmtid="{D5CDD505-2E9C-101B-9397-08002B2CF9AE}" pid="7" name="MSIP_Label_698f4495-497e-4165-8f3e-980c2f21975e_Method">
    <vt:lpwstr>Standard</vt:lpwstr>
  </property>
  <property fmtid="{D5CDD505-2E9C-101B-9397-08002B2CF9AE}" pid="8" name="MSIP_Label_698f4495-497e-4165-8f3e-980c2f21975e_Name">
    <vt:lpwstr>General Non-Business Document</vt:lpwstr>
  </property>
  <property fmtid="{D5CDD505-2E9C-101B-9397-08002B2CF9AE}" pid="9" name="MSIP_Label_698f4495-497e-4165-8f3e-980c2f21975e_SiteId">
    <vt:lpwstr>ce4fbcd1-1d81-4af0-ad0b-2998c441e160</vt:lpwstr>
  </property>
  <property fmtid="{D5CDD505-2E9C-101B-9397-08002B2CF9AE}" pid="10" name="MSIP_Label_698f4495-497e-4165-8f3e-980c2f21975e_ActionId">
    <vt:lpwstr>45d3f0d8-739e-46d0-a094-5879b3bf9848</vt:lpwstr>
  </property>
  <property fmtid="{D5CDD505-2E9C-101B-9397-08002B2CF9AE}" pid="11" name="MSIP_Label_698f4495-497e-4165-8f3e-980c2f21975e_ContentBits">
    <vt:lpwstr>2</vt:lpwstr>
  </property>
</Properties>
</file>